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16B" w:rsidRDefault="0052016B" w:rsidP="00EA256F">
      <w:pPr>
        <w:tabs>
          <w:tab w:val="left" w:pos="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СОВЕТ ВЫСЕЛКОВСКОГО СЕЛЬСКОГО ПОСЕЛЕНИЯ</w:t>
      </w:r>
    </w:p>
    <w:p w:rsidR="0052016B" w:rsidRDefault="0052016B" w:rsidP="00EA256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ВЫСЕЛКОВСКОГО РАЙОНА</w:t>
      </w:r>
    </w:p>
    <w:p w:rsidR="0052016B" w:rsidRDefault="0052016B" w:rsidP="00EA256F">
      <w:pPr>
        <w:jc w:val="center"/>
        <w:rPr>
          <w:bCs/>
          <w:sz w:val="28"/>
          <w:szCs w:val="28"/>
        </w:rPr>
      </w:pPr>
    </w:p>
    <w:p w:rsidR="0052016B" w:rsidRDefault="0052016B" w:rsidP="00EA256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IV</w:t>
      </w:r>
      <w:r>
        <w:rPr>
          <w:bCs/>
          <w:sz w:val="28"/>
          <w:szCs w:val="28"/>
        </w:rPr>
        <w:t xml:space="preserve"> сессия </w:t>
      </w:r>
      <w:r>
        <w:rPr>
          <w:bCs/>
          <w:sz w:val="28"/>
          <w:szCs w:val="28"/>
          <w:lang w:val="en-US"/>
        </w:rPr>
        <w:t>III</w:t>
      </w:r>
      <w:r>
        <w:rPr>
          <w:bCs/>
          <w:sz w:val="28"/>
          <w:szCs w:val="28"/>
        </w:rPr>
        <w:t xml:space="preserve"> созыва</w:t>
      </w:r>
    </w:p>
    <w:p w:rsidR="0052016B" w:rsidRDefault="0052016B" w:rsidP="00EA256F">
      <w:pPr>
        <w:jc w:val="center"/>
        <w:rPr>
          <w:bCs/>
          <w:sz w:val="28"/>
          <w:szCs w:val="28"/>
        </w:rPr>
      </w:pPr>
    </w:p>
    <w:p w:rsidR="0052016B" w:rsidRDefault="0052016B" w:rsidP="00EA256F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52016B" w:rsidRDefault="0052016B" w:rsidP="00EA256F">
      <w:pPr>
        <w:jc w:val="center"/>
        <w:rPr>
          <w:bCs/>
          <w:sz w:val="28"/>
          <w:szCs w:val="28"/>
        </w:rPr>
      </w:pPr>
    </w:p>
    <w:p w:rsidR="0052016B" w:rsidRDefault="0052016B" w:rsidP="00EA256F">
      <w:pPr>
        <w:rPr>
          <w:sz w:val="28"/>
          <w:szCs w:val="28"/>
        </w:rPr>
      </w:pPr>
      <w:r>
        <w:rPr>
          <w:sz w:val="28"/>
          <w:szCs w:val="28"/>
        </w:rPr>
        <w:t>16 декабря 2014 года                                                                                         № 1-21</w:t>
      </w:r>
    </w:p>
    <w:p w:rsidR="0052016B" w:rsidRDefault="0052016B" w:rsidP="00EA256F">
      <w:pPr>
        <w:jc w:val="center"/>
        <w:rPr>
          <w:iCs/>
          <w:color w:val="000000"/>
          <w:sz w:val="28"/>
          <w:szCs w:val="26"/>
        </w:rPr>
      </w:pPr>
      <w:r>
        <w:rPr>
          <w:sz w:val="28"/>
          <w:szCs w:val="28"/>
        </w:rPr>
        <w:t>ст-ца Выселки</w:t>
      </w:r>
    </w:p>
    <w:p w:rsidR="0052016B" w:rsidRDefault="0052016B" w:rsidP="007154C7">
      <w:pPr>
        <w:jc w:val="center"/>
        <w:rPr>
          <w:sz w:val="28"/>
          <w:szCs w:val="28"/>
        </w:rPr>
      </w:pPr>
    </w:p>
    <w:p w:rsidR="0052016B" w:rsidRDefault="0052016B" w:rsidP="007154C7">
      <w:pPr>
        <w:jc w:val="center"/>
        <w:rPr>
          <w:sz w:val="28"/>
          <w:szCs w:val="28"/>
        </w:rPr>
      </w:pPr>
    </w:p>
    <w:p w:rsidR="0052016B" w:rsidRDefault="0052016B" w:rsidP="007154C7">
      <w:pPr>
        <w:jc w:val="center"/>
        <w:rPr>
          <w:sz w:val="28"/>
          <w:szCs w:val="28"/>
        </w:rPr>
      </w:pPr>
    </w:p>
    <w:p w:rsidR="0052016B" w:rsidRDefault="0052016B" w:rsidP="001B3B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индикативного плана </w:t>
      </w:r>
    </w:p>
    <w:p w:rsidR="0052016B" w:rsidRDefault="0052016B" w:rsidP="001B3B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социально-экономического развития </w:t>
      </w:r>
    </w:p>
    <w:p w:rsidR="0052016B" w:rsidRDefault="0052016B" w:rsidP="001B3B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Выселковского сельского поселения </w:t>
      </w:r>
    </w:p>
    <w:p w:rsidR="0052016B" w:rsidRDefault="0052016B" w:rsidP="003D39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Выселковского района на 2015 год</w:t>
      </w:r>
    </w:p>
    <w:p w:rsidR="0052016B" w:rsidRDefault="0052016B" w:rsidP="007154C7">
      <w:pPr>
        <w:jc w:val="center"/>
        <w:rPr>
          <w:sz w:val="28"/>
          <w:szCs w:val="28"/>
        </w:rPr>
      </w:pPr>
    </w:p>
    <w:p w:rsidR="0052016B" w:rsidRDefault="0052016B" w:rsidP="007154C7">
      <w:pPr>
        <w:jc w:val="center"/>
        <w:rPr>
          <w:sz w:val="28"/>
          <w:szCs w:val="28"/>
        </w:rPr>
      </w:pPr>
    </w:p>
    <w:p w:rsidR="0052016B" w:rsidRDefault="0052016B" w:rsidP="007154C7">
      <w:pPr>
        <w:jc w:val="both"/>
        <w:rPr>
          <w:sz w:val="28"/>
          <w:szCs w:val="28"/>
        </w:rPr>
      </w:pPr>
    </w:p>
    <w:p w:rsidR="0052016B" w:rsidRDefault="0052016B" w:rsidP="00EA25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заместителя главы администрации Выселковского сельского поселения Выселковского района по финансовым и производственным вопросам Т.В.Мироновой об индикативном плане социально-экономического развития Выселковского сельского поселения Выселковского района на 2015 год, Совет Выселковского сельского поселения Выселковского района  р е ш и л: </w:t>
      </w:r>
    </w:p>
    <w:p w:rsidR="0052016B" w:rsidRDefault="0052016B" w:rsidP="00715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индикативный план социально-экономического развития Выселковского сельского поселения Выселковского района на 2015 год (прилагается).</w:t>
      </w:r>
    </w:p>
    <w:p w:rsidR="0052016B" w:rsidRDefault="0052016B" w:rsidP="00715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52016B" w:rsidRDefault="0052016B" w:rsidP="00715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52016B" w:rsidRDefault="0052016B" w:rsidP="00EA256F">
      <w:pPr>
        <w:jc w:val="both"/>
        <w:rPr>
          <w:sz w:val="28"/>
          <w:szCs w:val="28"/>
        </w:rPr>
      </w:pPr>
    </w:p>
    <w:p w:rsidR="0052016B" w:rsidRDefault="0052016B" w:rsidP="007154C7">
      <w:pPr>
        <w:jc w:val="both"/>
        <w:rPr>
          <w:sz w:val="28"/>
          <w:szCs w:val="28"/>
        </w:rPr>
      </w:pPr>
    </w:p>
    <w:p w:rsidR="0052016B" w:rsidRDefault="0052016B" w:rsidP="007154C7">
      <w:pPr>
        <w:jc w:val="both"/>
        <w:rPr>
          <w:sz w:val="28"/>
          <w:szCs w:val="28"/>
        </w:rPr>
      </w:pPr>
    </w:p>
    <w:p w:rsidR="0052016B" w:rsidRDefault="0052016B" w:rsidP="007154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Выселковского </w:t>
      </w:r>
    </w:p>
    <w:p w:rsidR="0052016B" w:rsidRDefault="0052016B" w:rsidP="007154C7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52016B" w:rsidRDefault="0052016B" w:rsidP="007154C7">
      <w:pPr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                                                                           М.И.Хлыстун</w:t>
      </w:r>
    </w:p>
    <w:p w:rsidR="0052016B" w:rsidRDefault="0052016B" w:rsidP="007154C7">
      <w:pPr>
        <w:jc w:val="both"/>
        <w:rPr>
          <w:sz w:val="28"/>
          <w:szCs w:val="28"/>
        </w:rPr>
      </w:pPr>
    </w:p>
    <w:p w:rsidR="0052016B" w:rsidRDefault="0052016B" w:rsidP="007154C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52016B" w:rsidRDefault="0052016B" w:rsidP="007154C7">
      <w:pPr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сельского поселения</w:t>
      </w:r>
    </w:p>
    <w:p w:rsidR="0052016B" w:rsidRDefault="0052016B" w:rsidP="007154C7">
      <w:pPr>
        <w:jc w:val="both"/>
        <w:rPr>
          <w:sz w:val="28"/>
          <w:szCs w:val="28"/>
        </w:rPr>
      </w:pPr>
      <w:r>
        <w:rPr>
          <w:sz w:val="28"/>
          <w:szCs w:val="28"/>
        </w:rPr>
        <w:t>Выселковского района                                                                             О.А.Зяблова</w:t>
      </w:r>
    </w:p>
    <w:p w:rsidR="0052016B" w:rsidRDefault="0052016B" w:rsidP="007154C7"/>
    <w:p w:rsidR="0052016B" w:rsidRDefault="0052016B"/>
    <w:sectPr w:rsidR="0052016B" w:rsidSect="004A5E9B">
      <w:pgSz w:w="11905" w:h="16837"/>
      <w:pgMar w:top="1134" w:right="565" w:bottom="1134" w:left="1701" w:header="720" w:footer="720" w:gutter="0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54C7"/>
    <w:rsid w:val="00003E3E"/>
    <w:rsid w:val="0000471A"/>
    <w:rsid w:val="00004971"/>
    <w:rsid w:val="0001045D"/>
    <w:rsid w:val="0001559F"/>
    <w:rsid w:val="000158D5"/>
    <w:rsid w:val="00031280"/>
    <w:rsid w:val="000401D6"/>
    <w:rsid w:val="00040DC2"/>
    <w:rsid w:val="0004211E"/>
    <w:rsid w:val="00043349"/>
    <w:rsid w:val="00045B78"/>
    <w:rsid w:val="000479ED"/>
    <w:rsid w:val="00052D5B"/>
    <w:rsid w:val="000559E0"/>
    <w:rsid w:val="00056298"/>
    <w:rsid w:val="00057081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731B"/>
    <w:rsid w:val="000D1312"/>
    <w:rsid w:val="000D4265"/>
    <w:rsid w:val="000D4BC9"/>
    <w:rsid w:val="000D52B6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7086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628D4"/>
    <w:rsid w:val="001709D2"/>
    <w:rsid w:val="001712D9"/>
    <w:rsid w:val="001743ED"/>
    <w:rsid w:val="001763AC"/>
    <w:rsid w:val="0017666A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33AB"/>
    <w:rsid w:val="001A41D4"/>
    <w:rsid w:val="001A48D6"/>
    <w:rsid w:val="001A5006"/>
    <w:rsid w:val="001A544F"/>
    <w:rsid w:val="001A5C9E"/>
    <w:rsid w:val="001A6901"/>
    <w:rsid w:val="001B004A"/>
    <w:rsid w:val="001B3B85"/>
    <w:rsid w:val="001B6BE6"/>
    <w:rsid w:val="001B7B09"/>
    <w:rsid w:val="001C16AC"/>
    <w:rsid w:val="001C1885"/>
    <w:rsid w:val="001C2484"/>
    <w:rsid w:val="001C4720"/>
    <w:rsid w:val="001C6E11"/>
    <w:rsid w:val="001D0FDE"/>
    <w:rsid w:val="001D18AE"/>
    <w:rsid w:val="001D5E5B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17DA9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6159"/>
    <w:rsid w:val="00246C90"/>
    <w:rsid w:val="0024792E"/>
    <w:rsid w:val="002479B5"/>
    <w:rsid w:val="00253050"/>
    <w:rsid w:val="0025324A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818A0"/>
    <w:rsid w:val="00282C4A"/>
    <w:rsid w:val="00287619"/>
    <w:rsid w:val="002943CE"/>
    <w:rsid w:val="00294F11"/>
    <w:rsid w:val="00294F4C"/>
    <w:rsid w:val="0029686A"/>
    <w:rsid w:val="002A26A6"/>
    <w:rsid w:val="002B0BCE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E4B"/>
    <w:rsid w:val="002D3B68"/>
    <w:rsid w:val="002D4C38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15930"/>
    <w:rsid w:val="003166E4"/>
    <w:rsid w:val="0032254B"/>
    <w:rsid w:val="00323060"/>
    <w:rsid w:val="00323B76"/>
    <w:rsid w:val="003243A5"/>
    <w:rsid w:val="00330A53"/>
    <w:rsid w:val="00335984"/>
    <w:rsid w:val="00336586"/>
    <w:rsid w:val="00336FBA"/>
    <w:rsid w:val="00341A69"/>
    <w:rsid w:val="00343BDD"/>
    <w:rsid w:val="003452A1"/>
    <w:rsid w:val="00351D91"/>
    <w:rsid w:val="00352DDB"/>
    <w:rsid w:val="00353229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8358E"/>
    <w:rsid w:val="00383FD0"/>
    <w:rsid w:val="00387F81"/>
    <w:rsid w:val="00390389"/>
    <w:rsid w:val="0039752E"/>
    <w:rsid w:val="00397ACB"/>
    <w:rsid w:val="00397F01"/>
    <w:rsid w:val="003A102A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FAC"/>
    <w:rsid w:val="003D18D6"/>
    <w:rsid w:val="003D39AE"/>
    <w:rsid w:val="003D5EDC"/>
    <w:rsid w:val="003D6BC3"/>
    <w:rsid w:val="003D70CB"/>
    <w:rsid w:val="003D74F4"/>
    <w:rsid w:val="003E3478"/>
    <w:rsid w:val="003E416D"/>
    <w:rsid w:val="003E5967"/>
    <w:rsid w:val="003F6F93"/>
    <w:rsid w:val="003F78D2"/>
    <w:rsid w:val="00400715"/>
    <w:rsid w:val="00400F13"/>
    <w:rsid w:val="00401BEF"/>
    <w:rsid w:val="00402517"/>
    <w:rsid w:val="004041EA"/>
    <w:rsid w:val="00405687"/>
    <w:rsid w:val="00406D9F"/>
    <w:rsid w:val="00407940"/>
    <w:rsid w:val="004079F0"/>
    <w:rsid w:val="004120B5"/>
    <w:rsid w:val="0041543C"/>
    <w:rsid w:val="00421659"/>
    <w:rsid w:val="00422256"/>
    <w:rsid w:val="0042477B"/>
    <w:rsid w:val="00426DA0"/>
    <w:rsid w:val="00426E54"/>
    <w:rsid w:val="0043132B"/>
    <w:rsid w:val="00431737"/>
    <w:rsid w:val="0043424A"/>
    <w:rsid w:val="004359AD"/>
    <w:rsid w:val="00437388"/>
    <w:rsid w:val="0044647D"/>
    <w:rsid w:val="00447F4D"/>
    <w:rsid w:val="00450EE1"/>
    <w:rsid w:val="00454192"/>
    <w:rsid w:val="00461E8D"/>
    <w:rsid w:val="00462885"/>
    <w:rsid w:val="00464371"/>
    <w:rsid w:val="0046492F"/>
    <w:rsid w:val="00466DDF"/>
    <w:rsid w:val="004704F2"/>
    <w:rsid w:val="00472E6F"/>
    <w:rsid w:val="00473F86"/>
    <w:rsid w:val="0047648C"/>
    <w:rsid w:val="00480A19"/>
    <w:rsid w:val="004830C6"/>
    <w:rsid w:val="00485936"/>
    <w:rsid w:val="00494DD0"/>
    <w:rsid w:val="00495386"/>
    <w:rsid w:val="00495C87"/>
    <w:rsid w:val="004A5E9B"/>
    <w:rsid w:val="004A61E9"/>
    <w:rsid w:val="004B09C1"/>
    <w:rsid w:val="004B2CBD"/>
    <w:rsid w:val="004B5840"/>
    <w:rsid w:val="004B6225"/>
    <w:rsid w:val="004C07AE"/>
    <w:rsid w:val="004C22F4"/>
    <w:rsid w:val="004C59A4"/>
    <w:rsid w:val="004D0430"/>
    <w:rsid w:val="004D1460"/>
    <w:rsid w:val="004D3141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33E6"/>
    <w:rsid w:val="00505530"/>
    <w:rsid w:val="00513D4A"/>
    <w:rsid w:val="00513DF8"/>
    <w:rsid w:val="005164B4"/>
    <w:rsid w:val="00516BD9"/>
    <w:rsid w:val="0052016B"/>
    <w:rsid w:val="005223E0"/>
    <w:rsid w:val="005245BE"/>
    <w:rsid w:val="005266A7"/>
    <w:rsid w:val="00526E59"/>
    <w:rsid w:val="005273A0"/>
    <w:rsid w:val="00534316"/>
    <w:rsid w:val="005345B4"/>
    <w:rsid w:val="00534D21"/>
    <w:rsid w:val="00537152"/>
    <w:rsid w:val="00537DD1"/>
    <w:rsid w:val="005447DA"/>
    <w:rsid w:val="00544E91"/>
    <w:rsid w:val="00546EBC"/>
    <w:rsid w:val="005500F7"/>
    <w:rsid w:val="00552DEC"/>
    <w:rsid w:val="005612CA"/>
    <w:rsid w:val="005614F2"/>
    <w:rsid w:val="005665EF"/>
    <w:rsid w:val="0056730C"/>
    <w:rsid w:val="00567533"/>
    <w:rsid w:val="00571B69"/>
    <w:rsid w:val="005741A7"/>
    <w:rsid w:val="005764FC"/>
    <w:rsid w:val="005779F3"/>
    <w:rsid w:val="00577CDC"/>
    <w:rsid w:val="00577DA2"/>
    <w:rsid w:val="005839BF"/>
    <w:rsid w:val="00583CA4"/>
    <w:rsid w:val="005917AB"/>
    <w:rsid w:val="00594054"/>
    <w:rsid w:val="00595D3D"/>
    <w:rsid w:val="005A2930"/>
    <w:rsid w:val="005A3BC7"/>
    <w:rsid w:val="005A462D"/>
    <w:rsid w:val="005A58D6"/>
    <w:rsid w:val="005A5BB0"/>
    <w:rsid w:val="005A73C0"/>
    <w:rsid w:val="005B10A5"/>
    <w:rsid w:val="005B2058"/>
    <w:rsid w:val="005B3174"/>
    <w:rsid w:val="005B36E0"/>
    <w:rsid w:val="005B4CA7"/>
    <w:rsid w:val="005B500F"/>
    <w:rsid w:val="005C256C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93B"/>
    <w:rsid w:val="005E39D9"/>
    <w:rsid w:val="005F6EDF"/>
    <w:rsid w:val="00605916"/>
    <w:rsid w:val="006100F6"/>
    <w:rsid w:val="00610706"/>
    <w:rsid w:val="00613106"/>
    <w:rsid w:val="00614FBB"/>
    <w:rsid w:val="00615917"/>
    <w:rsid w:val="00615DC6"/>
    <w:rsid w:val="00622879"/>
    <w:rsid w:val="00622BAE"/>
    <w:rsid w:val="00624BC4"/>
    <w:rsid w:val="00630FF0"/>
    <w:rsid w:val="00634608"/>
    <w:rsid w:val="00637A07"/>
    <w:rsid w:val="00640E71"/>
    <w:rsid w:val="00640EB7"/>
    <w:rsid w:val="00643639"/>
    <w:rsid w:val="006445AB"/>
    <w:rsid w:val="0064478A"/>
    <w:rsid w:val="006454BC"/>
    <w:rsid w:val="00646542"/>
    <w:rsid w:val="00646752"/>
    <w:rsid w:val="00650DF8"/>
    <w:rsid w:val="00652B3E"/>
    <w:rsid w:val="006548B0"/>
    <w:rsid w:val="00654D93"/>
    <w:rsid w:val="00655FC3"/>
    <w:rsid w:val="00657920"/>
    <w:rsid w:val="00660A7A"/>
    <w:rsid w:val="00661140"/>
    <w:rsid w:val="00661E15"/>
    <w:rsid w:val="00665570"/>
    <w:rsid w:val="006666CD"/>
    <w:rsid w:val="00674940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5DF2"/>
    <w:rsid w:val="006D1DA2"/>
    <w:rsid w:val="006D3506"/>
    <w:rsid w:val="006D6940"/>
    <w:rsid w:val="006E182D"/>
    <w:rsid w:val="006E2AE0"/>
    <w:rsid w:val="006E2C06"/>
    <w:rsid w:val="006E4BAB"/>
    <w:rsid w:val="006F2303"/>
    <w:rsid w:val="006F2879"/>
    <w:rsid w:val="006F2983"/>
    <w:rsid w:val="006F2C91"/>
    <w:rsid w:val="006F3C50"/>
    <w:rsid w:val="007024D3"/>
    <w:rsid w:val="00702BC6"/>
    <w:rsid w:val="00702CAA"/>
    <w:rsid w:val="00702ED8"/>
    <w:rsid w:val="0070557F"/>
    <w:rsid w:val="00706B93"/>
    <w:rsid w:val="00706E22"/>
    <w:rsid w:val="00706FF7"/>
    <w:rsid w:val="007108C8"/>
    <w:rsid w:val="00713237"/>
    <w:rsid w:val="007154C7"/>
    <w:rsid w:val="0072560D"/>
    <w:rsid w:val="00727B18"/>
    <w:rsid w:val="00727CA5"/>
    <w:rsid w:val="00731577"/>
    <w:rsid w:val="00731DCF"/>
    <w:rsid w:val="00737DA3"/>
    <w:rsid w:val="007418CD"/>
    <w:rsid w:val="00741A32"/>
    <w:rsid w:val="0074510C"/>
    <w:rsid w:val="00745540"/>
    <w:rsid w:val="007458D2"/>
    <w:rsid w:val="00746BE2"/>
    <w:rsid w:val="0075023D"/>
    <w:rsid w:val="00752CD4"/>
    <w:rsid w:val="007531FA"/>
    <w:rsid w:val="00753CC7"/>
    <w:rsid w:val="00753D6D"/>
    <w:rsid w:val="00755E68"/>
    <w:rsid w:val="00763A11"/>
    <w:rsid w:val="0076573E"/>
    <w:rsid w:val="0076685D"/>
    <w:rsid w:val="00770347"/>
    <w:rsid w:val="00772D19"/>
    <w:rsid w:val="00780412"/>
    <w:rsid w:val="007808E1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6F78"/>
    <w:rsid w:val="007C2236"/>
    <w:rsid w:val="007C2CE3"/>
    <w:rsid w:val="007C5824"/>
    <w:rsid w:val="007D1A67"/>
    <w:rsid w:val="007D2042"/>
    <w:rsid w:val="007D21DF"/>
    <w:rsid w:val="007D6E26"/>
    <w:rsid w:val="007D7656"/>
    <w:rsid w:val="007E198B"/>
    <w:rsid w:val="007E547A"/>
    <w:rsid w:val="007E5793"/>
    <w:rsid w:val="007E7494"/>
    <w:rsid w:val="007F0D36"/>
    <w:rsid w:val="007F5CCE"/>
    <w:rsid w:val="007F7046"/>
    <w:rsid w:val="007F760A"/>
    <w:rsid w:val="00801B03"/>
    <w:rsid w:val="0080259B"/>
    <w:rsid w:val="0080584A"/>
    <w:rsid w:val="00810A14"/>
    <w:rsid w:val="00815666"/>
    <w:rsid w:val="008178D2"/>
    <w:rsid w:val="008220EF"/>
    <w:rsid w:val="00824135"/>
    <w:rsid w:val="00825D2A"/>
    <w:rsid w:val="0083039F"/>
    <w:rsid w:val="0083145E"/>
    <w:rsid w:val="008314D9"/>
    <w:rsid w:val="00833AD4"/>
    <w:rsid w:val="00834D8F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71FF"/>
    <w:rsid w:val="00881581"/>
    <w:rsid w:val="008845F2"/>
    <w:rsid w:val="00887E59"/>
    <w:rsid w:val="00895B73"/>
    <w:rsid w:val="008963B8"/>
    <w:rsid w:val="00896E55"/>
    <w:rsid w:val="008A00D3"/>
    <w:rsid w:val="008A011D"/>
    <w:rsid w:val="008A39C0"/>
    <w:rsid w:val="008A67AB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48E6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40C1"/>
    <w:rsid w:val="008F1627"/>
    <w:rsid w:val="008F4FFD"/>
    <w:rsid w:val="009012CC"/>
    <w:rsid w:val="00907554"/>
    <w:rsid w:val="0091243E"/>
    <w:rsid w:val="00916101"/>
    <w:rsid w:val="00920ACE"/>
    <w:rsid w:val="00924A7B"/>
    <w:rsid w:val="009266FC"/>
    <w:rsid w:val="0092740A"/>
    <w:rsid w:val="00932D0C"/>
    <w:rsid w:val="009379A9"/>
    <w:rsid w:val="00942C58"/>
    <w:rsid w:val="00943DA9"/>
    <w:rsid w:val="009444CE"/>
    <w:rsid w:val="0094486B"/>
    <w:rsid w:val="00944DDF"/>
    <w:rsid w:val="0094577E"/>
    <w:rsid w:val="00952627"/>
    <w:rsid w:val="00954F06"/>
    <w:rsid w:val="00960CC9"/>
    <w:rsid w:val="009613B1"/>
    <w:rsid w:val="009614DF"/>
    <w:rsid w:val="0096753A"/>
    <w:rsid w:val="00970849"/>
    <w:rsid w:val="00975DF0"/>
    <w:rsid w:val="0097750B"/>
    <w:rsid w:val="00977FEC"/>
    <w:rsid w:val="0098003B"/>
    <w:rsid w:val="00980406"/>
    <w:rsid w:val="00980E83"/>
    <w:rsid w:val="00982CDA"/>
    <w:rsid w:val="00984E79"/>
    <w:rsid w:val="009857DA"/>
    <w:rsid w:val="009863CB"/>
    <w:rsid w:val="00986D57"/>
    <w:rsid w:val="00987582"/>
    <w:rsid w:val="00992324"/>
    <w:rsid w:val="0099474B"/>
    <w:rsid w:val="009A67DF"/>
    <w:rsid w:val="009A6C85"/>
    <w:rsid w:val="009A7606"/>
    <w:rsid w:val="009B0900"/>
    <w:rsid w:val="009B150B"/>
    <w:rsid w:val="009B3A2F"/>
    <w:rsid w:val="009B500A"/>
    <w:rsid w:val="009B5AFA"/>
    <w:rsid w:val="009B5C68"/>
    <w:rsid w:val="009B7C85"/>
    <w:rsid w:val="009C0851"/>
    <w:rsid w:val="009C095E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599E"/>
    <w:rsid w:val="00A03A71"/>
    <w:rsid w:val="00A04F6A"/>
    <w:rsid w:val="00A06E05"/>
    <w:rsid w:val="00A07579"/>
    <w:rsid w:val="00A13A8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5EE3"/>
    <w:rsid w:val="00A5685A"/>
    <w:rsid w:val="00A56F71"/>
    <w:rsid w:val="00A63481"/>
    <w:rsid w:val="00A63F02"/>
    <w:rsid w:val="00A64149"/>
    <w:rsid w:val="00A753B3"/>
    <w:rsid w:val="00A76264"/>
    <w:rsid w:val="00A82AE3"/>
    <w:rsid w:val="00A83F0E"/>
    <w:rsid w:val="00A85472"/>
    <w:rsid w:val="00A85527"/>
    <w:rsid w:val="00A92077"/>
    <w:rsid w:val="00A93B4B"/>
    <w:rsid w:val="00A96185"/>
    <w:rsid w:val="00AA0C0E"/>
    <w:rsid w:val="00AA110E"/>
    <w:rsid w:val="00AA168F"/>
    <w:rsid w:val="00AA38AE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7C2D"/>
    <w:rsid w:val="00B30568"/>
    <w:rsid w:val="00B306C3"/>
    <w:rsid w:val="00B3290A"/>
    <w:rsid w:val="00B32B3C"/>
    <w:rsid w:val="00B33A2C"/>
    <w:rsid w:val="00B36C2C"/>
    <w:rsid w:val="00B403BC"/>
    <w:rsid w:val="00B4239A"/>
    <w:rsid w:val="00B42E11"/>
    <w:rsid w:val="00B43988"/>
    <w:rsid w:val="00B44209"/>
    <w:rsid w:val="00B47FDA"/>
    <w:rsid w:val="00B5637E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C79"/>
    <w:rsid w:val="00B83082"/>
    <w:rsid w:val="00B90A4A"/>
    <w:rsid w:val="00B91EF3"/>
    <w:rsid w:val="00B93F71"/>
    <w:rsid w:val="00BA02A9"/>
    <w:rsid w:val="00BA201E"/>
    <w:rsid w:val="00BA5AE7"/>
    <w:rsid w:val="00BA5C6D"/>
    <w:rsid w:val="00BB106C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3D54"/>
    <w:rsid w:val="00BF11B6"/>
    <w:rsid w:val="00BF2C9B"/>
    <w:rsid w:val="00BF6011"/>
    <w:rsid w:val="00BF6CD2"/>
    <w:rsid w:val="00C00D89"/>
    <w:rsid w:val="00C0303F"/>
    <w:rsid w:val="00C037FB"/>
    <w:rsid w:val="00C05575"/>
    <w:rsid w:val="00C06D24"/>
    <w:rsid w:val="00C1088E"/>
    <w:rsid w:val="00C12EBC"/>
    <w:rsid w:val="00C13BD8"/>
    <w:rsid w:val="00C14132"/>
    <w:rsid w:val="00C14E02"/>
    <w:rsid w:val="00C16492"/>
    <w:rsid w:val="00C171E6"/>
    <w:rsid w:val="00C267AB"/>
    <w:rsid w:val="00C26C9F"/>
    <w:rsid w:val="00C308D1"/>
    <w:rsid w:val="00C35C80"/>
    <w:rsid w:val="00C4308E"/>
    <w:rsid w:val="00C43266"/>
    <w:rsid w:val="00C46199"/>
    <w:rsid w:val="00C50362"/>
    <w:rsid w:val="00C51401"/>
    <w:rsid w:val="00C51952"/>
    <w:rsid w:val="00C5466D"/>
    <w:rsid w:val="00C55351"/>
    <w:rsid w:val="00C55CAC"/>
    <w:rsid w:val="00C61046"/>
    <w:rsid w:val="00C61500"/>
    <w:rsid w:val="00C655A0"/>
    <w:rsid w:val="00C70929"/>
    <w:rsid w:val="00C71C41"/>
    <w:rsid w:val="00C740D3"/>
    <w:rsid w:val="00C75E60"/>
    <w:rsid w:val="00C8272B"/>
    <w:rsid w:val="00C856C7"/>
    <w:rsid w:val="00C8623A"/>
    <w:rsid w:val="00C863C7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38D5"/>
    <w:rsid w:val="00CB3942"/>
    <w:rsid w:val="00CB3DAF"/>
    <w:rsid w:val="00CB436A"/>
    <w:rsid w:val="00CC2096"/>
    <w:rsid w:val="00CC6B59"/>
    <w:rsid w:val="00CD013B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C65"/>
    <w:rsid w:val="00CE5154"/>
    <w:rsid w:val="00CE776B"/>
    <w:rsid w:val="00D0192C"/>
    <w:rsid w:val="00D01DD8"/>
    <w:rsid w:val="00D04F12"/>
    <w:rsid w:val="00D06C2B"/>
    <w:rsid w:val="00D10878"/>
    <w:rsid w:val="00D10AE4"/>
    <w:rsid w:val="00D15C7B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7FFA"/>
    <w:rsid w:val="00D51322"/>
    <w:rsid w:val="00D53D5E"/>
    <w:rsid w:val="00D5422C"/>
    <w:rsid w:val="00D55118"/>
    <w:rsid w:val="00D5737B"/>
    <w:rsid w:val="00D60727"/>
    <w:rsid w:val="00D61937"/>
    <w:rsid w:val="00D637B6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599F"/>
    <w:rsid w:val="00DA5F96"/>
    <w:rsid w:val="00DA6395"/>
    <w:rsid w:val="00DA64AE"/>
    <w:rsid w:val="00DB0331"/>
    <w:rsid w:val="00DB0886"/>
    <w:rsid w:val="00DB269B"/>
    <w:rsid w:val="00DB2D5E"/>
    <w:rsid w:val="00DC117B"/>
    <w:rsid w:val="00DC1495"/>
    <w:rsid w:val="00DC1C1A"/>
    <w:rsid w:val="00DC1CD0"/>
    <w:rsid w:val="00DC5CD2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4029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611D6"/>
    <w:rsid w:val="00E61F2F"/>
    <w:rsid w:val="00E62B0A"/>
    <w:rsid w:val="00E64B48"/>
    <w:rsid w:val="00E67237"/>
    <w:rsid w:val="00E7017A"/>
    <w:rsid w:val="00E737F4"/>
    <w:rsid w:val="00E73AB5"/>
    <w:rsid w:val="00E74DF6"/>
    <w:rsid w:val="00E80547"/>
    <w:rsid w:val="00E81616"/>
    <w:rsid w:val="00E82B6D"/>
    <w:rsid w:val="00E830CC"/>
    <w:rsid w:val="00E831CD"/>
    <w:rsid w:val="00E84BD5"/>
    <w:rsid w:val="00E86CB8"/>
    <w:rsid w:val="00E87655"/>
    <w:rsid w:val="00E87A49"/>
    <w:rsid w:val="00E91087"/>
    <w:rsid w:val="00EA256F"/>
    <w:rsid w:val="00EA75C7"/>
    <w:rsid w:val="00EB015F"/>
    <w:rsid w:val="00EB0AC7"/>
    <w:rsid w:val="00EB3075"/>
    <w:rsid w:val="00EB59A1"/>
    <w:rsid w:val="00EB662C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7A9C"/>
    <w:rsid w:val="00EF0DB8"/>
    <w:rsid w:val="00EF2FE1"/>
    <w:rsid w:val="00EF302D"/>
    <w:rsid w:val="00EF38CD"/>
    <w:rsid w:val="00F02F19"/>
    <w:rsid w:val="00F05651"/>
    <w:rsid w:val="00F0618B"/>
    <w:rsid w:val="00F06CF4"/>
    <w:rsid w:val="00F07BD7"/>
    <w:rsid w:val="00F10825"/>
    <w:rsid w:val="00F12023"/>
    <w:rsid w:val="00F20129"/>
    <w:rsid w:val="00F226D5"/>
    <w:rsid w:val="00F246E8"/>
    <w:rsid w:val="00F24F66"/>
    <w:rsid w:val="00F2542D"/>
    <w:rsid w:val="00F26EA1"/>
    <w:rsid w:val="00F270AA"/>
    <w:rsid w:val="00F3016D"/>
    <w:rsid w:val="00F33CA0"/>
    <w:rsid w:val="00F34A92"/>
    <w:rsid w:val="00F35622"/>
    <w:rsid w:val="00F35D66"/>
    <w:rsid w:val="00F47C16"/>
    <w:rsid w:val="00F55F16"/>
    <w:rsid w:val="00F63DD0"/>
    <w:rsid w:val="00F70D59"/>
    <w:rsid w:val="00F721D3"/>
    <w:rsid w:val="00F73F74"/>
    <w:rsid w:val="00F74093"/>
    <w:rsid w:val="00F7611C"/>
    <w:rsid w:val="00F769E4"/>
    <w:rsid w:val="00F83C2C"/>
    <w:rsid w:val="00F85174"/>
    <w:rsid w:val="00F91E8D"/>
    <w:rsid w:val="00F93B43"/>
    <w:rsid w:val="00F93DA4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4708"/>
    <w:rsid w:val="00FB5166"/>
    <w:rsid w:val="00FC106D"/>
    <w:rsid w:val="00FC1ECC"/>
    <w:rsid w:val="00FC65EC"/>
    <w:rsid w:val="00FD0F72"/>
    <w:rsid w:val="00FD4A8B"/>
    <w:rsid w:val="00FD549F"/>
    <w:rsid w:val="00FD6307"/>
    <w:rsid w:val="00FE0C16"/>
    <w:rsid w:val="00FE2D50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4C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Title">
    <w:name w:val="ConsTitle"/>
    <w:uiPriority w:val="99"/>
    <w:rsid w:val="007154C7"/>
    <w:pPr>
      <w:widowControl w:val="0"/>
      <w:ind w:right="19772"/>
    </w:pPr>
    <w:rPr>
      <w:rFonts w:ascii="Arial" w:eastAsia="Times New Roman" w:hAnsi="Arial"/>
      <w:b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58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1</Pages>
  <Words>195</Words>
  <Characters>1112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20</cp:revision>
  <cp:lastPrinted>2013-11-13T04:22:00Z</cp:lastPrinted>
  <dcterms:created xsi:type="dcterms:W3CDTF">2012-12-04T07:05:00Z</dcterms:created>
  <dcterms:modified xsi:type="dcterms:W3CDTF">2014-12-16T11:04:00Z</dcterms:modified>
</cp:coreProperties>
</file>